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549" w:rsidRDefault="002F3BD3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1D5DE51" wp14:editId="5B5A26BF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2F3BD3" w:rsidRPr="002771A2" w:rsidRDefault="002F3BD3" w:rsidP="002F3BD3">
                                <w:pPr>
                                  <w:bidi w:val="0"/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2990850" y="2676525"/>
                            <a:ext cx="4478020" cy="977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2F3BD3" w:rsidRPr="002771A2" w:rsidRDefault="00B4551E" w:rsidP="002F3BD3">
                              <w:pPr>
                                <w:bidi w:val="0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B4551E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قواعد السلوك الوظيفي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1D5DE51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Dl8yMahwcAAAd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65A88D65" w14:textId="77777777" w:rsidR="002F3BD3" w:rsidRPr="002771A2" w:rsidRDefault="002F3BD3" w:rsidP="002F3BD3">
                          <w:pPr>
                            <w:bidi w:val="0"/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29908;top:26765;width:44780;height:9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0CFEC52" w14:textId="321BB565" w:rsidR="002F3BD3" w:rsidRPr="002771A2" w:rsidRDefault="00B4551E" w:rsidP="002F3BD3">
                        <w:pPr>
                          <w:bidi w:val="0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B4551E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قواعد السلوك الوظيفي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F53D08" w:rsidP="00F53D08">
      <w:pPr>
        <w:rPr>
          <w:rtl/>
        </w:rPr>
      </w:pPr>
    </w:p>
    <w:p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:rsidR="00F53D08" w:rsidRPr="00F53D08" w:rsidRDefault="00F53D08" w:rsidP="00F53D08">
      <w:pPr>
        <w:rPr>
          <w:rtl/>
        </w:rPr>
      </w:pPr>
    </w:p>
    <w:p w:rsidR="00E4514E" w:rsidRDefault="00B4551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2E8735A1" wp14:editId="737D31DF">
            <wp:simplePos x="0" y="0"/>
            <wp:positionH relativeFrom="page">
              <wp:posOffset>-133350</wp:posOffset>
            </wp:positionH>
            <wp:positionV relativeFrom="paragraph">
              <wp:posOffset>2222500</wp:posOffset>
            </wp:positionV>
            <wp:extent cx="7713980" cy="4076624"/>
            <wp:effectExtent l="0" t="0" r="1270" b="635"/>
            <wp:wrapNone/>
            <wp:docPr id="1608691370" name="Picture 1" descr="A person writing on a pap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" descr="A person writing on a paper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3980" cy="4076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14C02908" wp14:editId="2AF2CE02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14C02908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7454536B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4926125F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3" o:title="Calendar " grayscale="t" bilevel="t"/>
                </v:shape>
                <w10:anchorlock/>
              </v:group>
            </w:pict>
          </mc:Fallback>
        </mc:AlternateContent>
      </w:r>
    </w:p>
    <w:p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3FD5DBBF" wp14:editId="0A5C10FF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3FD5DBBF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5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73157AD6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48371F" w:rsidRDefault="007A12F6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  <w:hyperlink r:id="rId16" w:history="1">
        <w:r w:rsidR="00D77745" w:rsidRPr="007A12F6">
          <w:rPr>
            <w:rStyle w:val="Hyperlink"/>
            <w:rFonts w:ascii="Adobe Arabic" w:hAnsi="Adobe Arabic" w:cs="Adobe Arabic"/>
            <w:sz w:val="40"/>
            <w:szCs w:val="44"/>
            <w:rtl/>
          </w:rPr>
          <w:t>كيف يعكس السلوك الوظيفي صورة المؤسسة</w:t>
        </w:r>
        <w:r w:rsidR="00D77745" w:rsidRPr="007A12F6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8371F" w:rsidRPr="007A12F6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</w:p>
    <w:p w:rsidR="002F3BD3" w:rsidRDefault="002F3BD3" w:rsidP="009579D6">
      <w:pPr>
        <w:spacing w:line="276" w:lineRule="auto"/>
        <w:jc w:val="center"/>
        <w:rPr>
          <w:rFonts w:ascii="Adobe Arabic" w:hAnsi="Adobe Arabic" w:cs="Adobe Arabic"/>
          <w:sz w:val="40"/>
          <w:szCs w:val="44"/>
          <w:rtl/>
        </w:rPr>
      </w:pPr>
    </w:p>
    <w:p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904BB9D" wp14:editId="159E39A0">
                <wp:extent cx="6772275" cy="675640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6756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0904BB9D" id="Rectangle 1815" o:spid="_x0000_s1067" style="width:533.25pt;height:53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" fillcolor="#f2f2f2 [3052]" strokecolor="#168489" strokeweight="1pt">
                <v:textbox inset="0,3mm,0">
                  <w:txbxContent>
                    <w:p w14:paraId="66AEFBF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0576E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6AEF73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4E285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E6F1A2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4C187F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54B7E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2039F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5B934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2E555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8C2A0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34C5A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8E73B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FFA6FE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A4AA44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24E45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59D90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E84E3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0E72C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56C0A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B2A41A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2676DF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w:lastRenderedPageBreak/>
        <mc:AlternateContent>
          <mc:Choice Requires="wpg">
            <w:drawing>
              <wp:inline distT="0" distB="0" distL="0" distR="0" wp14:anchorId="72155C74" wp14:editId="3888CA39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2F3BD3" w:rsidRDefault="002F3BD3" w:rsidP="007A12F6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68" style="width:443.55pt;height:46.65pt;mso-position-horizontal-relative:char;mso-position-vertical-relative:line" coordsize="56330,5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">
                <v:group id="Group 9049003" o:spid="_x0000_s1069" style="position:absolute;width:56330;height:5924" coordsize="79798,59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tNSrfyQAA&#10;AOAAAAAPAAAAAAAAAAAAAAAAAKoCAABkcnMvZG93bnJldi54bWxQSwUGAAAAAAQABAD6AAAAoAMA&#10;AAAA&#10;">
                  <v:rect id="Rectangle 1668796594" o:spid="_x0000_s1070" style="position:absolute;width:79798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5msscA&#10;AADjAAAADwAAAGRycy9kb3ducmV2LnhtbERPS08CMRC+m/AfmjHxJl1fBRYKMUajJ+R14DjZDtsN&#10;2+naFlj/vTUx8Tjfe2aL3rXiTCE2njXcDQsQxJU3Ddcadtu32zGImJANtp5JwzdFWMwHVzMsjb/w&#10;ms6bVIscwrFEDTalrpQyVpYcxqHviDN38MFhymeopQl4yeGulfdFoaTDhnODxY5eLFXHzclpWJ2W&#10;tn7Yh9E2vXf9675QK/P5pfXNdf88BZGoT//iP/eHyfOVGo8m6mnyCL8/ZQDk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IOZrLHAAAA4wAAAA8AAAAAAAAAAAAAAAAAmAIAAGRy&#10;cy9kb3ducmV2LnhtbFBLBQYAAAAABAAEAPUAAACMAw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ZXxssA&#10;AADiAAAADwAAAGRycy9kb3ducmV2LnhtbESPT2vCQBDF74V+h2UKXkrdGPEPqavYgOBJ2lR6HrJj&#10;NjU7G7JbTfrpuwXBwxx+vDdv3qw2vW3EhTpfO1YwGScgiEuna64UHD93L0sQPiBrbByTgoE8bNaP&#10;DyvMtLvyB12KUIkYwj5DBSaENpPSl4Ys+rFriaN2cp3FELGrpO7wGsNtI9MkmUuLNccLBlvKDZXn&#10;4scq+DXvaZ4Ph3OYPG+H77ej/XKHVKnRU799BRGoD3fzbXuvY/3ZdLGIM4f/lyKDXP8B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v5lfGywAAAOIAAAAPAAAAAAAAAAAAAAAAAJgC&#10;AABkcnMvZG93bnJldi54bWxQSwUGAAAAAAQABAD1AAAAkAMAAAAA&#10;" fillcolor="#168489" stroked="f" strokeweight="1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7" o:spid="_x0000_s1072" type="#_x0000_t202" style="position:absolute;left:17965;width:43866;height:5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5m7scA&#10;AADjAAAADwAAAGRycy9kb3ducmV2LnhtbERPX2vCMBB/F/wO4YS9aeJmi6tGkY3BniZWN9jb0Zxt&#10;sbmUJrPdt18Ggo/3+3/r7WAbcaXO1441zGcKBHHhTM2lhtPxbboE4QOywcYxafglD9vNeLTGzLie&#10;D3TNQyliCPsMNVQhtJmUvqjIop+5ljhyZ9dZDPHsSmk67GO4beSjUqm0WHNsqLCll4qKS/5jNXx+&#10;nL+/Fmpfvtqk7d2gJNtnqfXDZNitQAQawl18c7+bOD9dqiR5StMF/P8UAZCb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WOZu7HAAAA4wAAAA8AAAAAAAAAAAAAAAAAmAIAAGRy&#10;cy9kb3ducmV2LnhtbFBLBQYAAAAABAAEAPUAAACMAwAAAAA=&#10;" filled="f" stroked="f">
                    <v:textbox>
                      <w:txbxContent>
                        <w:p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GwYMwA&#10;AADjAAAADwAAAGRycy9kb3ducmV2LnhtbESPQU/DMAyF70j8h8hIXBBLW9gEZdk0KiFxmsaYOFuN&#10;acoap2rC1vLr8QGJo+3n9963XI++UycaYhvYQD7LQBHXwbbcGDi8v9w+gIoJ2WIXmAxMFGG9urxY&#10;YmnDmd/otE+NEhOOJRpwKfWl1rF25DHOQk8st88weEwyDo22A57F3He6yLKF9tiyJDjsqXJUH/ff&#10;3sCP2xVVNW2PKb/ZTF/PB/8RtoUx11fj5glUojH9i/++X63Un98Xi7v8cS4UwiQL0KtfAA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+LGwYMwAAADjAAAADwAAAAAAAAAAAAAAAACY&#10;AgAAZHJzL2Rvd25yZXYueG1sUEsFBgAAAAAEAAQA9QAAAJED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35nsgA&#10;AADhAAAADwAAAGRycy9kb3ducmV2LnhtbESPS2vDMBCE74X+B7GB3hrJzdNOlFBSCjk15FXobbE2&#10;tqm1MpYaO/8+KhR6HGbmG2a57m0trtT6yrGGZKhAEOfOVFxoOB3fn+cgfEA2WDsmDTfysF49Piwx&#10;M67jPV0PoRARwj5DDWUITSalz0uy6IeuIY7exbUWQ5RtIU2LXYTbWr4oNZUWK44LJTa0KSn/PvxY&#10;DeePy9fnWO2KNztpOtcryTaVWj8N+tcFiEB9+A//tbdGw2ySzkZpksDvo/gG5OoO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MrfmeyAAAAOEAAAAPAAAAAAAAAAAAAAAAAJgCAABk&#10;cnMvZG93bnJldi54bWxQSwUGAAAAAAQABAD1AAAAjQMAAAAA&#10;" filled="f" stroked="f">
                    <v:textbox>
                      <w:txbxContent>
                        <w:p w:rsidR="002F3BD3" w:rsidRDefault="002F3BD3" w:rsidP="007A12F6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92h3IAAAA4wAAAA8AAABkcnMvZG93bnJldi54bWxET19LwzAQfxf8DuEE31wy6bSry4aMFX1w&#10;wuo+wNGcbbS5lCbrum9vBMHH+/2/1WZynRhpCNazhvlMgSCuvbHcaDh+lHc5iBCRDXaeScOFAmzW&#10;11crLIw/84HGKjYihXAoUEMbY19IGeqWHIaZ74kT9+kHhzGdQyPNgOcU7jp5r9SDdGg5NbTY07al&#10;+rs6OQ2L8n1x/Cpt/nK6ZLs3e9juxn2l9e3N9PwEItIU/8V/7leT5i/V4zzLVbaE358SAHL9A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nvdodyAAAAOMAAAAPAAAAAAAAAAAA&#10;AAAAAJ8CAABkcnMvZG93bnJldi54bWxQSwUGAAAAAAQABAD3AAAAlAMAAAAA&#10;">
                  <v:imagedata r:id="rId17" o:title="Calendar " grayscale="t" bilevel="t"/>
                  <v:path arrowok="t"/>
                </v:shape>
                <w10:wrap anchorx="page"/>
                <w10:anchorlock/>
              </v:group>
            </w:pict>
          </mc:Fallback>
        </mc:AlternateContent>
      </w:r>
    </w:p>
    <w:p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</w:rPr>
        <mc:AlternateContent>
          <mc:Choice Requires="wpg">
            <w:drawing>
              <wp:inline distT="0" distB="0" distL="0" distR="0" wp14:anchorId="72C2BEC0" wp14:editId="341CC7FB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group w14:anchorId="72C2BEC0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5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1A0E3C41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F3BD3" w:rsidRDefault="007A12F6" w:rsidP="007A12F6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rFonts w:ascii="Adobe Arabic" w:hAnsi="Adobe Arabic" w:cs="Adobe Arabic"/>
          <w:sz w:val="40"/>
          <w:szCs w:val="44"/>
          <w:rtl/>
        </w:rPr>
        <w:tab/>
      </w:r>
      <w:hyperlink r:id="rId18" w:history="1">
        <w:r w:rsidR="00D77745" w:rsidRPr="007A12F6">
          <w:rPr>
            <w:rStyle w:val="Hyperlink"/>
            <w:rFonts w:ascii="Adobe Arabic" w:hAnsi="Adobe Arabic" w:cs="Adobe Arabic"/>
            <w:sz w:val="40"/>
            <w:szCs w:val="44"/>
            <w:rtl/>
          </w:rPr>
          <w:t>كيف يمكن للموظف أن يوازن بين حقوقه وواجباته</w:t>
        </w:r>
        <w:r w:rsidR="00D77745" w:rsidRPr="007A12F6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 xml:space="preserve"> </w:t>
        </w:r>
        <w:r w:rsidR="0049141A" w:rsidRPr="007A12F6">
          <w:rPr>
            <w:rStyle w:val="Hyperlink"/>
            <w:rFonts w:ascii="Adobe Arabic" w:hAnsi="Adobe Arabic" w:cs="Adobe Arabic" w:hint="cs"/>
            <w:sz w:val="40"/>
            <w:szCs w:val="44"/>
            <w:rtl/>
          </w:rPr>
          <w:t>؟</w:t>
        </w:r>
      </w:hyperlink>
      <w:r>
        <w:rPr>
          <w:rFonts w:ascii="Adobe Arabic" w:hAnsi="Adobe Arabic" w:cs="Adobe Arabic"/>
          <w:sz w:val="40"/>
          <w:szCs w:val="44"/>
          <w:rtl/>
        </w:rPr>
        <w:tab/>
      </w:r>
    </w:p>
    <w:p w:rsidR="000D4F6C" w:rsidRDefault="0049141A" w:rsidP="00B4551E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4F30C851" wp14:editId="1D81A6FE">
                <wp:extent cx="6677660" cy="68326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6832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rect w14:anchorId="4F30C851" id="Rectangle 385563165" o:spid="_x0000_s1081" style="width:525.8pt;height:53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" fillcolor="#f2f2f2 [3052]" strokecolor="#168489" strokeweight="1pt">
                <v:textbox inset="0,3mm,0">
                  <w:txbxContent>
                    <w:p w14:paraId="05114F0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11759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CD8141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879D1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A2099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56D37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FBBF3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E2ACC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0ABF9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659D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559C6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5D85D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1E456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E8C44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BEB8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B419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51D93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07760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47392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68E58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C3B8E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E888D9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19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5F" w:rsidRDefault="00BC585F" w:rsidP="00F53D08">
      <w:pPr>
        <w:spacing w:line="240" w:lineRule="auto"/>
      </w:pPr>
      <w:r>
        <w:separator/>
      </w:r>
    </w:p>
  </w:endnote>
  <w:endnote w:type="continuationSeparator" w:id="0">
    <w:p w:rsidR="00BC585F" w:rsidRDefault="00BC585F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0632795"/>
      <w:docPartObj>
        <w:docPartGallery w:val="Page Numbers (Bottom of Page)"/>
        <w:docPartUnique/>
      </w:docPartObj>
    </w:sdtPr>
    <w:sdtEndPr>
      <w:rPr>
        <w:noProof/>
        <w:color w:val="168489"/>
        <w:sz w:val="36"/>
        <w:szCs w:val="40"/>
      </w:rPr>
    </w:sdtEndPr>
    <w:sdtContent>
      <w:p w:rsidR="002F3BD3" w:rsidRDefault="002F3BD3" w:rsidP="002F3BD3">
        <w:pPr>
          <w:pStyle w:val="Footer"/>
          <w:bidi w:val="0"/>
          <w:ind w:left="720"/>
          <w:jc w:val="left"/>
        </w:pPr>
        <w:r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04C24B1A" wp14:editId="2CC7CF28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Group 39" o:spid="_x0000_s1026" style="position:absolute;left:0;text-align:left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6JgMsA&#10;AADiAAAADwAAAGRycy9kb3ducmV2LnhtbESPQWvCQBSE74X+h+UVequ7Ghpj6ioqLUgRRFvQ4yP7&#10;mgSzb0N2G9N/3y0UPA4z8w0zXw62ET11vnasYTxSIIgLZ2ouNXx+vD1lIHxANtg4Jg0/5GG5uL+b&#10;Y27clQ/UH0MpIoR9jhqqENpcSl9UZNGPXEscvS/XWQxRdqU0HV4j3DZyolQqLdYcFypsaVNRcTl+&#10;Ww2zlUrXyfj8fuppv3u9HLaqWZ+1fnwYVi8gAg3hFv5vb42GJMue1TSdJvB3Kd4BufgF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DXPomAywAAAOIAAAAPAAAAAAAAAAAAAAAAAJgC&#10;AABkcnMvZG93bnJldi54bWxQSwUGAAAAAAQABAD1AAAAkAMA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ITccoA&#10;AADiAAAADwAAAGRycy9kb3ducmV2LnhtbESPQUsDMRSE70L/Q3iCN5u11e6yNi1FKErrxdaLt+fm&#10;7WZx8xKS2K7/3hQEj8PMfMMs16MdxIlC7B0ruJsWIIgbp3vuFLwft7cViJiQNQ6OScEPRVivJldL&#10;rLU78xudDqkTGcKxRgUmJV9LGRtDFuPUeeLstS5YTFmGTuqA5wy3g5wVxUJa7DkvGPT0ZKj5Onxb&#10;Bfvw4V/N8859btvZrj3OZWm8VOrmetw8gkg0pv/wX/tFK5hX1UNRLsp7uFzKd0Cuf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GJSE3HKAAAA4gAAAA8AAAAAAAAAAAAAAAAAmAIA&#10;AGRycy9kb3ducmV2LnhtbFBLBQYAAAAABAAEAPUAAACPAwAA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Pr="002F3BD3">
          <w:rPr>
            <w:color w:val="168489"/>
            <w:sz w:val="40"/>
            <w:szCs w:val="44"/>
          </w:rPr>
          <w:fldChar w:fldCharType="begin"/>
        </w:r>
        <w:r w:rsidRPr="002F3BD3">
          <w:rPr>
            <w:color w:val="168489"/>
            <w:sz w:val="40"/>
            <w:szCs w:val="44"/>
          </w:rPr>
          <w:instrText xml:space="preserve"> PAGE   \* MERGEFORMAT </w:instrText>
        </w:r>
        <w:r w:rsidRPr="002F3BD3">
          <w:rPr>
            <w:color w:val="168489"/>
            <w:sz w:val="40"/>
            <w:szCs w:val="44"/>
          </w:rPr>
          <w:fldChar w:fldCharType="separate"/>
        </w:r>
        <w:r w:rsidR="007A12F6">
          <w:rPr>
            <w:noProof/>
            <w:color w:val="168489"/>
            <w:sz w:val="40"/>
            <w:szCs w:val="44"/>
          </w:rPr>
          <w:t>2</w:t>
        </w:r>
        <w:r w:rsidRPr="002F3BD3">
          <w:rPr>
            <w:noProof/>
            <w:color w:val="168489"/>
            <w:sz w:val="40"/>
            <w:szCs w:val="44"/>
          </w:rPr>
          <w:fldChar w:fldCharType="end"/>
        </w:r>
      </w:p>
    </w:sdtContent>
  </w:sdt>
  <w:p w:rsidR="00415CB0" w:rsidRPr="004752C9" w:rsidRDefault="007603F9" w:rsidP="004752C9">
    <w:pPr>
      <w:pStyle w:val="Footer"/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862F98B" wp14:editId="580BEBF6">
              <wp:simplePos x="0" y="0"/>
              <wp:positionH relativeFrom="column">
                <wp:posOffset>3914775</wp:posOffset>
              </wp:positionH>
              <wp:positionV relativeFrom="paragraph">
                <wp:posOffset>346075</wp:posOffset>
              </wp:positionV>
              <wp:extent cx="2374265" cy="1402715"/>
              <wp:effectExtent l="0" t="0" r="0" b="0"/>
              <wp:wrapNone/>
              <wp:docPr id="5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7603F9" w:rsidRPr="00DC31A5" w:rsidRDefault="007603F9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7603F9" w:rsidRPr="00DC31A5" w:rsidRDefault="00BC585F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7603F9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7603F9" w:rsidRPr="00DC31A5" w:rsidRDefault="007603F9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7603F9" w:rsidRPr="00DC31A5" w:rsidRDefault="007603F9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7603F9" w:rsidRDefault="007603F9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7603F9" w:rsidRPr="00DC31A5" w:rsidRDefault="007603F9" w:rsidP="007603F9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82" style="position:absolute;left:0;text-align:left;margin-left:308.25pt;margin-top:27.25pt;width:186.95pt;height:110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" filled="f" stroked="f" strokeweight="1pt">
              <v:textbox>
                <w:txbxContent>
                  <w:p w:rsidR="007603F9" w:rsidRPr="00DC31A5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7603F9" w:rsidRPr="00DC31A5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7603F9" w:rsidRPr="00DC31A5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7603F9" w:rsidRPr="00DC31A5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7603F9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7603F9" w:rsidRPr="00DC31A5" w:rsidRDefault="007603F9" w:rsidP="007603F9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 w:rsidRPr="007603F9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C682B7C" wp14:editId="23591C33">
              <wp:simplePos x="0" y="0"/>
              <wp:positionH relativeFrom="column">
                <wp:posOffset>-866775</wp:posOffset>
              </wp:positionH>
              <wp:positionV relativeFrom="paragraph">
                <wp:posOffset>274955</wp:posOffset>
              </wp:positionV>
              <wp:extent cx="1400175" cy="304800"/>
              <wp:effectExtent l="0" t="0" r="0" b="0"/>
              <wp:wrapNone/>
              <wp:docPr id="4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017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03F9" w:rsidRPr="00B866D8" w:rsidRDefault="007603F9" w:rsidP="007603F9">
                          <w:pPr>
                            <w:bidi w:val="0"/>
                            <w:spacing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</w:pPr>
                          <w:r w:rsidRPr="00B866D8">
                            <w:rPr>
                              <w:rFonts w:ascii="Sakkal Majalla" w:hAnsi="Sakkal Majalla" w:cs="Sakkal Majalla"/>
                              <w:color w:val="538135" w:themeColor="accent6" w:themeShade="BF"/>
                              <w:sz w:val="24"/>
                              <w:szCs w:val="2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83" style="position:absolute;left:0;text-align:left;margin-left:-68.25pt;margin-top:21.65pt;width:110.25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" filled="f" stroked="f" strokeweight="1pt">
              <v:textbox>
                <w:txbxContent>
                  <w:p w:rsidR="007603F9" w:rsidRPr="00B866D8" w:rsidRDefault="007603F9" w:rsidP="007603F9">
                    <w:pPr>
                      <w:bidi w:val="0"/>
                      <w:spacing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</w:pPr>
                    <w:r w:rsidRPr="00B866D8">
                      <w:rPr>
                        <w:rFonts w:ascii="Sakkal Majalla" w:hAnsi="Sakkal Majalla" w:cs="Sakkal Majalla"/>
                        <w:color w:val="538135" w:themeColor="accent6" w:themeShade="BF"/>
                        <w:sz w:val="24"/>
                        <w:szCs w:val="2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7603F9">
      <w:rPr>
        <w:noProof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2C9B9670" wp14:editId="67E70C38">
              <wp:simplePos x="0" y="0"/>
              <wp:positionH relativeFrom="column">
                <wp:posOffset>1689100</wp:posOffset>
              </wp:positionH>
              <wp:positionV relativeFrom="paragraph">
                <wp:posOffset>274320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03F9" w:rsidRPr="009F0BE2" w:rsidRDefault="007603F9" w:rsidP="007603F9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84" type="#_x0000_t202" style="position:absolute;left:0;text-align:left;margin-left:133pt;margin-top:21.6pt;width:123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5SXkwIAAG4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" filled="f" stroked="f" strokeweight=".5pt">
              <v:textbox>
                <w:txbxContent>
                  <w:p w:rsidR="007603F9" w:rsidRPr="009F0BE2" w:rsidRDefault="007603F9" w:rsidP="007603F9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5F" w:rsidRDefault="00BC585F" w:rsidP="00F53D08">
      <w:pPr>
        <w:spacing w:line="240" w:lineRule="auto"/>
      </w:pPr>
      <w:r>
        <w:separator/>
      </w:r>
    </w:p>
  </w:footnote>
  <w:footnote w:type="continuationSeparator" w:id="0">
    <w:p w:rsidR="00BC585F" w:rsidRDefault="00BC585F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E4514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2A6046AE" wp14:editId="4A845A27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05BB2769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514E" w:rsidRDefault="002F3BD3">
    <w:pPr>
      <w:pStyle w:val="Header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3208686C" wp14:editId="079AC6E3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57CCA929" wp14:editId="61827AA9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F3BD3" w:rsidRPr="002F3BD3" w:rsidRDefault="00B4551E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B4551E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قواعد السلوك الوظيفي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group w14:anchorId="57CCA929" id="Group 38" o:spid="_x0000_s1082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">
              <v:shape id="شكل حر 769906" o:spid="_x0000_s1083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0A283680" w14:textId="347B0464" w:rsidR="002F3BD3" w:rsidRPr="002F3BD3" w:rsidRDefault="00B4551E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B4551E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قواعد السلوك الوظيفي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084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0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6"/>
  </w:num>
  <w:num w:numId="3">
    <w:abstractNumId w:val="17"/>
  </w:num>
  <w:num w:numId="4">
    <w:abstractNumId w:val="29"/>
  </w:num>
  <w:num w:numId="5">
    <w:abstractNumId w:val="5"/>
  </w:num>
  <w:num w:numId="6">
    <w:abstractNumId w:val="3"/>
  </w:num>
  <w:num w:numId="7">
    <w:abstractNumId w:val="13"/>
  </w:num>
  <w:num w:numId="8">
    <w:abstractNumId w:val="28"/>
  </w:num>
  <w:num w:numId="9">
    <w:abstractNumId w:val="22"/>
  </w:num>
  <w:num w:numId="10">
    <w:abstractNumId w:val="32"/>
  </w:num>
  <w:num w:numId="11">
    <w:abstractNumId w:val="20"/>
  </w:num>
  <w:num w:numId="12">
    <w:abstractNumId w:val="36"/>
  </w:num>
  <w:num w:numId="13">
    <w:abstractNumId w:val="10"/>
  </w:num>
  <w:num w:numId="14">
    <w:abstractNumId w:val="12"/>
  </w:num>
  <w:num w:numId="15">
    <w:abstractNumId w:val="8"/>
  </w:num>
  <w:num w:numId="16">
    <w:abstractNumId w:val="27"/>
  </w:num>
  <w:num w:numId="17">
    <w:abstractNumId w:val="30"/>
  </w:num>
  <w:num w:numId="18">
    <w:abstractNumId w:val="0"/>
  </w:num>
  <w:num w:numId="19">
    <w:abstractNumId w:val="21"/>
  </w:num>
  <w:num w:numId="20">
    <w:abstractNumId w:val="34"/>
  </w:num>
  <w:num w:numId="21">
    <w:abstractNumId w:val="15"/>
  </w:num>
  <w:num w:numId="22">
    <w:abstractNumId w:val="9"/>
  </w:num>
  <w:num w:numId="23">
    <w:abstractNumId w:val="23"/>
  </w:num>
  <w:num w:numId="24">
    <w:abstractNumId w:val="18"/>
  </w:num>
  <w:num w:numId="25">
    <w:abstractNumId w:val="11"/>
  </w:num>
  <w:num w:numId="26">
    <w:abstractNumId w:val="31"/>
  </w:num>
  <w:num w:numId="27">
    <w:abstractNumId w:val="6"/>
  </w:num>
  <w:num w:numId="28">
    <w:abstractNumId w:val="26"/>
  </w:num>
  <w:num w:numId="29">
    <w:abstractNumId w:val="35"/>
  </w:num>
  <w:num w:numId="30">
    <w:abstractNumId w:val="14"/>
  </w:num>
  <w:num w:numId="31">
    <w:abstractNumId w:val="7"/>
  </w:num>
  <w:num w:numId="32">
    <w:abstractNumId w:val="1"/>
  </w:num>
  <w:num w:numId="33">
    <w:abstractNumId w:val="24"/>
  </w:num>
  <w:num w:numId="34">
    <w:abstractNumId w:val="4"/>
  </w:num>
  <w:num w:numId="35">
    <w:abstractNumId w:val="25"/>
  </w:num>
  <w:num w:numId="36">
    <w:abstractNumId w:val="19"/>
  </w:num>
  <w:num w:numId="37">
    <w:abstractNumId w:val="2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51E"/>
    <w:rsid w:val="00005BE0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35BF7"/>
    <w:rsid w:val="00245452"/>
    <w:rsid w:val="0025158C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9141A"/>
    <w:rsid w:val="004A53E2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603F9"/>
    <w:rsid w:val="00774F12"/>
    <w:rsid w:val="007846DC"/>
    <w:rsid w:val="007900DD"/>
    <w:rsid w:val="007A12F6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475C"/>
    <w:rsid w:val="008A5D14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4551E"/>
    <w:rsid w:val="00B57307"/>
    <w:rsid w:val="00B72FA3"/>
    <w:rsid w:val="00B85C78"/>
    <w:rsid w:val="00B87C48"/>
    <w:rsid w:val="00B9126E"/>
    <w:rsid w:val="00B9763C"/>
    <w:rsid w:val="00BA71A8"/>
    <w:rsid w:val="00BC4B17"/>
    <w:rsid w:val="00BC585F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7276F"/>
    <w:rsid w:val="00D77745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B2515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B3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yperlink" Target="http://www.dawliatraining.com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hyperlink" Target="http://www.dawliatraining.com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5.pn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F9374C3A-3051-41CD-87CA-82334F54E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3</TotalTime>
  <Pages>3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user</cp:lastModifiedBy>
  <cp:revision>4</cp:revision>
  <cp:lastPrinted>2022-03-26T18:07:00Z</cp:lastPrinted>
  <dcterms:created xsi:type="dcterms:W3CDTF">2024-10-26T06:23:00Z</dcterms:created>
  <dcterms:modified xsi:type="dcterms:W3CDTF">2025-04-06T05:50:00Z</dcterms:modified>
</cp:coreProperties>
</file>